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B8861" w14:textId="7BA58A31" w:rsidR="00F940AF" w:rsidRPr="00B95F70" w:rsidRDefault="00F940AF" w:rsidP="00F940AF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#84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BE1E51" w:rsidRPr="00BE1E51">
        <w:rPr>
          <w:rFonts w:ascii="Arial" w:eastAsia="MS Mincho" w:hAnsi="Arial" w:cs="Arial"/>
          <w:b/>
          <w:sz w:val="24"/>
          <w:szCs w:val="24"/>
          <w:lang w:val="en-US"/>
        </w:rPr>
        <w:t>R4-1708007</w:t>
      </w:r>
    </w:p>
    <w:p w14:paraId="516BD14C" w14:textId="018F1224" w:rsidR="00F940AF" w:rsidRPr="00B95F70" w:rsidRDefault="00F940AF" w:rsidP="00F940AF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Berlin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Germany, 21 - 25</w:t>
      </w:r>
      <w:r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August</w:t>
      </w:r>
      <w:r w:rsidR="00FF4C3D">
        <w:rPr>
          <w:rFonts w:ascii="Arial" w:hAnsi="Arial" w:cs="Arial"/>
          <w:b/>
          <w:sz w:val="24"/>
          <w:szCs w:val="24"/>
          <w:lang w:val="en-US" w:eastAsia="zh-CN"/>
        </w:rPr>
        <w:t>, 2017</w:t>
      </w:r>
    </w:p>
    <w:p w14:paraId="66CD326F" w14:textId="77777777" w:rsidR="002326E7" w:rsidRPr="00F443CA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6914B093" w14:textId="7A2CF94B" w:rsidR="009451FB" w:rsidRPr="00F940AF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F940AF">
        <w:rPr>
          <w:rFonts w:ascii="Arial" w:hAnsi="Arial" w:cs="Arial"/>
          <w:b/>
          <w:sz w:val="22"/>
          <w:szCs w:val="22"/>
        </w:rPr>
        <w:t xml:space="preserve">Source: </w:t>
      </w:r>
      <w:r w:rsidRPr="00F940AF">
        <w:rPr>
          <w:rFonts w:ascii="Arial" w:hAnsi="Arial" w:cs="Arial"/>
          <w:b/>
          <w:sz w:val="22"/>
          <w:szCs w:val="22"/>
        </w:rPr>
        <w:tab/>
      </w:r>
      <w:r w:rsidR="001C0A9A" w:rsidRPr="00F940AF">
        <w:rPr>
          <w:rFonts w:ascii="Arial" w:hAnsi="Arial" w:cs="Arial"/>
          <w:sz w:val="22"/>
          <w:szCs w:val="22"/>
        </w:rPr>
        <w:t>Huawei</w:t>
      </w:r>
    </w:p>
    <w:p w14:paraId="59C6F8F4" w14:textId="11FFC87E" w:rsidR="009451FB" w:rsidRPr="00C57DAA" w:rsidRDefault="00DB64C8" w:rsidP="009451FB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DAA">
        <w:rPr>
          <w:rFonts w:ascii="Arial" w:hAnsi="Arial" w:cs="Arial"/>
          <w:b/>
          <w:sz w:val="22"/>
          <w:szCs w:val="22"/>
        </w:rPr>
        <w:t>Title:</w:t>
      </w:r>
      <w:r w:rsidR="009451FB" w:rsidRPr="00C57DAA">
        <w:rPr>
          <w:rFonts w:ascii="Arial" w:hAnsi="Arial" w:cs="Arial"/>
          <w:b/>
          <w:sz w:val="22"/>
          <w:szCs w:val="22"/>
        </w:rPr>
        <w:tab/>
      </w:r>
      <w:r w:rsidR="00FF4C3D" w:rsidRPr="00C57DAA">
        <w:rPr>
          <w:rFonts w:ascii="Arial" w:hAnsi="Arial" w:cs="Arial"/>
          <w:sz w:val="22"/>
          <w:szCs w:val="22"/>
        </w:rPr>
        <w:t>Skeleton</w:t>
      </w:r>
      <w:r w:rsidR="00FF4C3D" w:rsidRPr="00C57DAA">
        <w:rPr>
          <w:rFonts w:ascii="Arial" w:hAnsi="Arial" w:cs="Arial"/>
          <w:b/>
          <w:sz w:val="22"/>
          <w:szCs w:val="22"/>
        </w:rPr>
        <w:t xml:space="preserve"> </w:t>
      </w:r>
      <w:r w:rsidR="00FF4C3D" w:rsidRPr="00C57DAA">
        <w:rPr>
          <w:rFonts w:ascii="Arial" w:hAnsi="Arial" w:cs="Arial"/>
          <w:sz w:val="22"/>
          <w:szCs w:val="22"/>
        </w:rPr>
        <w:t>f</w:t>
      </w:r>
      <w:r w:rsidR="004B29D5">
        <w:rPr>
          <w:rFonts w:ascii="Arial" w:hAnsi="Arial" w:cs="Arial"/>
          <w:sz w:val="22"/>
          <w:szCs w:val="22"/>
        </w:rPr>
        <w:t>or the NR BS test specification</w:t>
      </w:r>
      <w:r w:rsidR="00FF4C3D" w:rsidRPr="00C57DAA">
        <w:rPr>
          <w:rFonts w:ascii="Arial" w:hAnsi="Arial" w:cs="Arial"/>
          <w:sz w:val="22"/>
          <w:szCs w:val="22"/>
        </w:rPr>
        <w:t xml:space="preserve"> TS 38.141</w:t>
      </w:r>
    </w:p>
    <w:p w14:paraId="414984A7" w14:textId="13917E7A" w:rsidR="009451FB" w:rsidRPr="00C57DAA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57DAA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57DAA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C135E" w:rsidRPr="00C57DAA">
        <w:rPr>
          <w:rFonts w:ascii="Arial" w:hAnsi="Arial" w:cs="Arial"/>
          <w:color w:val="000000" w:themeColor="text1"/>
          <w:sz w:val="22"/>
          <w:szCs w:val="22"/>
        </w:rPr>
        <w:t>9.5.1</w:t>
      </w:r>
      <w:r w:rsidR="00365A8F" w:rsidRPr="00C57DA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51619" w:rsidRPr="00C57DAA">
        <w:rPr>
          <w:rFonts w:ascii="Arial" w:hAnsi="Arial" w:cs="Arial"/>
          <w:color w:val="000000" w:themeColor="text1"/>
          <w:sz w:val="22"/>
          <w:szCs w:val="22"/>
        </w:rPr>
        <w:t>(</w:t>
      </w:r>
      <w:r w:rsidR="00BC135E" w:rsidRPr="00C57DAA">
        <w:rPr>
          <w:rFonts w:ascii="Arial" w:hAnsi="Arial" w:cs="Arial"/>
          <w:sz w:val="21"/>
          <w:szCs w:val="21"/>
          <w:lang w:eastAsia="ja-JP"/>
        </w:rPr>
        <w:t>BS RF General</w:t>
      </w:r>
      <w:r w:rsidR="00A51619" w:rsidRPr="00C57DAA">
        <w:rPr>
          <w:rFonts w:ascii="Arial" w:hAnsi="Arial" w:cs="Arial"/>
          <w:color w:val="000000" w:themeColor="text1"/>
          <w:sz w:val="22"/>
          <w:szCs w:val="22"/>
        </w:rPr>
        <w:t>)</w:t>
      </w:r>
      <w:r w:rsidR="006D5092" w:rsidRPr="00C57DAA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3C72D69B" w14:textId="18E24475" w:rsidR="009451FB" w:rsidRPr="00F940AF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B0764">
        <w:rPr>
          <w:rFonts w:ascii="Arial" w:hAnsi="Arial" w:cs="Arial"/>
          <w:b/>
          <w:sz w:val="22"/>
          <w:szCs w:val="22"/>
        </w:rPr>
        <w:t>Document for:</w:t>
      </w:r>
      <w:r w:rsidRPr="009B0764">
        <w:rPr>
          <w:rFonts w:ascii="Arial" w:hAnsi="Arial" w:cs="Arial"/>
          <w:b/>
          <w:sz w:val="22"/>
          <w:szCs w:val="22"/>
        </w:rPr>
        <w:tab/>
      </w:r>
      <w:r w:rsidR="00FF4C3D" w:rsidRPr="009B0764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1C9FCD48" w14:textId="77777777" w:rsidR="00CA5E15" w:rsidRDefault="00D6118C" w:rsidP="00CD0C91">
      <w:pPr>
        <w:pStyle w:val="Heading1"/>
      </w:pPr>
      <w:r w:rsidRPr="003F1A7B">
        <w:t>Introduction</w:t>
      </w:r>
    </w:p>
    <w:p w14:paraId="7DC553B0" w14:textId="60134376" w:rsidR="009B0764" w:rsidRPr="009B0764" w:rsidRDefault="009B0764" w:rsidP="00AC5222">
      <w:pPr>
        <w:rPr>
          <w:color w:val="000000" w:themeColor="text1"/>
        </w:rPr>
      </w:pPr>
      <w:r w:rsidRPr="009B0764">
        <w:rPr>
          <w:color w:val="000000" w:themeColor="text1"/>
        </w:rPr>
        <w:t>In this contribution, we provide skeletons for the NR BS test specifications</w:t>
      </w:r>
      <w:r>
        <w:rPr>
          <w:color w:val="000000" w:themeColor="text1"/>
        </w:rPr>
        <w:t xml:space="preserve"> (</w:t>
      </w:r>
      <w:r w:rsidRPr="009B0764">
        <w:rPr>
          <w:color w:val="000000" w:themeColor="text1"/>
        </w:rPr>
        <w:t>for conducted and for OTA testing</w:t>
      </w:r>
      <w:r>
        <w:rPr>
          <w:color w:val="000000" w:themeColor="text1"/>
        </w:rPr>
        <w:t>) for Approval</w:t>
      </w:r>
      <w:r w:rsidRPr="009B0764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0F5ACBD4" w14:textId="4F428A03" w:rsidR="009B0764" w:rsidRDefault="009B0764" w:rsidP="009B0764">
      <w:pPr>
        <w:pStyle w:val="Heading1"/>
      </w:pPr>
      <w:r>
        <w:t>Discussion</w:t>
      </w:r>
    </w:p>
    <w:p w14:paraId="2FD0BDDE" w14:textId="3B8F0F02" w:rsidR="00AC5222" w:rsidRDefault="00FF4C3D" w:rsidP="00AC5222">
      <w:r>
        <w:t xml:space="preserve">During the previous RAN4-NR#2 meeting, WF on the NR BS test specification was agreed in [1], capturing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5C3592" w14:paraId="7401CD32" w14:textId="77777777" w:rsidTr="005C3592">
        <w:tc>
          <w:tcPr>
            <w:tcW w:w="10309" w:type="dxa"/>
          </w:tcPr>
          <w:p w14:paraId="687C6FC6" w14:textId="77777777" w:rsidR="00FF4C3D" w:rsidRPr="00FF4C3D" w:rsidRDefault="00FF4C3D" w:rsidP="00FF4C3D">
            <w:pPr>
              <w:rPr>
                <w:lang w:val="en-US"/>
              </w:rPr>
            </w:pPr>
            <w:r w:rsidRPr="00FF4C3D">
              <w:rPr>
                <w:lang w:val="en-US"/>
              </w:rPr>
              <w:t xml:space="preserve">In order to progress the work on the NR BS test specification, it is proposed to agree on the structure of the TS 38.141 specification: </w:t>
            </w:r>
          </w:p>
          <w:p w14:paraId="08D8FBB0" w14:textId="77777777" w:rsidR="00FF4C3D" w:rsidRPr="00FF4C3D" w:rsidRDefault="00FF4C3D" w:rsidP="00FF4C3D">
            <w:pPr>
              <w:rPr>
                <w:lang w:val="en-US"/>
              </w:rPr>
            </w:pPr>
            <w:r w:rsidRPr="00FF4C3D">
              <w:rPr>
                <w:b/>
                <w:bCs/>
                <w:lang w:val="en-US"/>
              </w:rPr>
              <w:t>Proposal 1</w:t>
            </w:r>
            <w:r w:rsidRPr="00FF4C3D">
              <w:rPr>
                <w:lang w:val="en-US"/>
              </w:rPr>
              <w:t xml:space="preserve">: TS 38.141 test specification for the NR BS will be composed of two parts: </w:t>
            </w:r>
          </w:p>
          <w:p w14:paraId="073C52FA" w14:textId="77777777" w:rsidR="005C34BE" w:rsidRPr="00FF4C3D" w:rsidRDefault="00665BD0" w:rsidP="00FF4C3D">
            <w:pPr>
              <w:numPr>
                <w:ilvl w:val="0"/>
                <w:numId w:val="44"/>
              </w:numPr>
              <w:rPr>
                <w:lang w:val="en-US"/>
              </w:rPr>
            </w:pPr>
            <w:r w:rsidRPr="00FF4C3D">
              <w:rPr>
                <w:lang w:val="en-US"/>
              </w:rPr>
              <w:t>38.141-1: NR Base Station (BS) conformance testing Part 1: Conducted conformance testing</w:t>
            </w:r>
          </w:p>
          <w:p w14:paraId="3047F19A" w14:textId="77777777" w:rsidR="005C34BE" w:rsidRPr="00FF4C3D" w:rsidRDefault="00665BD0" w:rsidP="00FF4C3D">
            <w:pPr>
              <w:numPr>
                <w:ilvl w:val="0"/>
                <w:numId w:val="44"/>
              </w:numPr>
              <w:rPr>
                <w:lang w:val="en-US"/>
              </w:rPr>
            </w:pPr>
            <w:r w:rsidRPr="00FF4C3D">
              <w:rPr>
                <w:lang w:val="en-US"/>
              </w:rPr>
              <w:t>38.141-2: NR Base Station (BS) conformance testing Part 2: Radiated conformance testing</w:t>
            </w:r>
          </w:p>
          <w:p w14:paraId="5A7FCDAA" w14:textId="364CC44D" w:rsidR="005C3592" w:rsidRPr="005C3592" w:rsidRDefault="00FF4C3D" w:rsidP="00FF4C3D">
            <w:pPr>
              <w:rPr>
                <w:lang w:val="en-US"/>
              </w:rPr>
            </w:pPr>
            <w:r w:rsidRPr="00FF4C3D">
              <w:rPr>
                <w:b/>
                <w:bCs/>
                <w:lang w:val="en-US"/>
              </w:rPr>
              <w:t xml:space="preserve">Proposal 2: </w:t>
            </w:r>
            <w:r w:rsidRPr="00FF4C3D">
              <w:rPr>
                <w:lang w:val="en-US"/>
              </w:rPr>
              <w:t xml:space="preserve">Based on Proposal 1, skeleton for the TS 38.141 will be proposed for the RAN4#84 meeting (08/2017) with the intention to follow specification rules including obtaining individual specification number for each part. </w:t>
            </w:r>
          </w:p>
        </w:tc>
      </w:tr>
    </w:tbl>
    <w:p w14:paraId="62F45534" w14:textId="77777777" w:rsidR="005C3592" w:rsidRDefault="005C3592" w:rsidP="00AC5222"/>
    <w:p w14:paraId="68566549" w14:textId="4130DBAB" w:rsidR="00FF4C3D" w:rsidRDefault="00FF4C3D" w:rsidP="00AC5222">
      <w:r>
        <w:t xml:space="preserve">Based on the above, two </w:t>
      </w:r>
      <w:r w:rsidR="00DE7DC2">
        <w:t xml:space="preserve">parts of the skeleton are attached for Approval, updated on top of the </w:t>
      </w:r>
      <w:r w:rsidR="005F0833">
        <w:t>draft TS 38.141 v</w:t>
      </w:r>
      <w:r w:rsidR="00DE7DC2">
        <w:t xml:space="preserve">0.2.0 version presented during previous </w:t>
      </w:r>
      <w:r w:rsidR="005F0833">
        <w:t xml:space="preserve">RAN4-NR#2 </w:t>
      </w:r>
      <w:r w:rsidR="00DE7DC2">
        <w:t>meeting in [3]</w:t>
      </w:r>
      <w:r w:rsidR="00AA6AF2">
        <w:t xml:space="preserve">. </w:t>
      </w:r>
    </w:p>
    <w:p w14:paraId="6A6B8065" w14:textId="388063EF" w:rsidR="00FF4C3D" w:rsidRDefault="00DE7DC2" w:rsidP="00AC5222">
      <w:r>
        <w:t>As the current version of the NR WID in [2] captures just a single TS 38.141 specification number for the NR BS test specification, t</w:t>
      </w:r>
      <w:r w:rsidR="00FF4C3D">
        <w:t>he NR WID will be updated duri</w:t>
      </w:r>
      <w:r>
        <w:t xml:space="preserve">ng the September RAN#77 meeting by splitting NR BS specification into: </w:t>
      </w:r>
    </w:p>
    <w:p w14:paraId="30869287" w14:textId="1F601E6B" w:rsidR="00DE7DC2" w:rsidRDefault="00DE7DC2" w:rsidP="00DE7DC2">
      <w:pPr>
        <w:pStyle w:val="ListParagraph"/>
        <w:numPr>
          <w:ilvl w:val="0"/>
          <w:numId w:val="44"/>
        </w:numPr>
        <w:ind w:firstLineChars="0"/>
      </w:pPr>
      <w:r>
        <w:t>TS 38.141-1 for conducted NR BS testing, and</w:t>
      </w:r>
    </w:p>
    <w:p w14:paraId="1BEA8D2E" w14:textId="457BBB00" w:rsidR="00DE7DC2" w:rsidRDefault="00DE7DC2" w:rsidP="00DE7DC2">
      <w:pPr>
        <w:pStyle w:val="ListParagraph"/>
        <w:numPr>
          <w:ilvl w:val="0"/>
          <w:numId w:val="44"/>
        </w:numPr>
        <w:ind w:firstLineChars="0"/>
      </w:pPr>
      <w:r>
        <w:t xml:space="preserve">TS 38.141-2 for OTA NR BS testing. </w:t>
      </w:r>
    </w:p>
    <w:p w14:paraId="7B20A4BC" w14:textId="77777777" w:rsidR="00E30C76" w:rsidRPr="00FF4C3D" w:rsidRDefault="006271C8" w:rsidP="00DB7A74">
      <w:pPr>
        <w:pStyle w:val="Heading1"/>
        <w:rPr>
          <w:rFonts w:cs="Arial"/>
          <w:lang w:eastAsia="zh-CN"/>
        </w:rPr>
      </w:pPr>
      <w:r w:rsidRPr="00FF4C3D">
        <w:rPr>
          <w:rFonts w:cs="Arial"/>
          <w:lang w:eastAsia="zh-CN"/>
        </w:rPr>
        <w:t>Reference</w:t>
      </w:r>
      <w:r w:rsidR="009D4DE5" w:rsidRPr="00FF4C3D">
        <w:rPr>
          <w:rFonts w:cs="Arial"/>
          <w:lang w:eastAsia="zh-CN"/>
        </w:rPr>
        <w:t>s</w:t>
      </w:r>
    </w:p>
    <w:p w14:paraId="6753AE27" w14:textId="57F64317" w:rsidR="00AC5222" w:rsidRDefault="00FF4C3D" w:rsidP="00FF4C3D">
      <w:pPr>
        <w:pStyle w:val="a"/>
        <w:numPr>
          <w:ilvl w:val="0"/>
          <w:numId w:val="12"/>
        </w:numPr>
        <w:rPr>
          <w:lang w:eastAsia="zh-CN"/>
        </w:rPr>
      </w:pPr>
      <w:r w:rsidRPr="00FF4C3D">
        <w:rPr>
          <w:lang w:eastAsia="zh-CN"/>
        </w:rPr>
        <w:t>R4-1706956</w:t>
      </w:r>
      <w:r w:rsidR="00AC5222" w:rsidRPr="00FF4C3D">
        <w:rPr>
          <w:lang w:eastAsia="zh-CN"/>
        </w:rPr>
        <w:tab/>
      </w:r>
      <w:r w:rsidR="00AC5222" w:rsidRPr="00FF4C3D">
        <w:rPr>
          <w:lang w:eastAsia="zh-CN"/>
        </w:rPr>
        <w:tab/>
      </w:r>
      <w:r w:rsidR="00AC5222" w:rsidRPr="00FF4C3D">
        <w:rPr>
          <w:lang w:eastAsia="zh-CN"/>
        </w:rPr>
        <w:tab/>
      </w:r>
      <w:r w:rsidRPr="00FF4C3D">
        <w:rPr>
          <w:rFonts w:hint="eastAsia"/>
        </w:rPr>
        <w:t>WF on 38.141 specification structure</w:t>
      </w:r>
    </w:p>
    <w:p w14:paraId="7F37B59D" w14:textId="3DFF548A" w:rsidR="00AA6AF2" w:rsidRDefault="00AA6AF2" w:rsidP="00AA6AF2">
      <w:pPr>
        <w:pStyle w:val="a"/>
        <w:numPr>
          <w:ilvl w:val="0"/>
          <w:numId w:val="12"/>
        </w:numPr>
        <w:rPr>
          <w:lang w:eastAsia="zh-CN"/>
        </w:rPr>
      </w:pPr>
      <w:r w:rsidRPr="00AA6AF2">
        <w:t>RP-171485</w:t>
      </w:r>
      <w:r>
        <w:tab/>
      </w:r>
      <w:r>
        <w:tab/>
      </w:r>
      <w:r>
        <w:tab/>
      </w:r>
      <w:r w:rsidRPr="0020255A">
        <w:t>Work Item on New Radio (NR) Access Technology</w:t>
      </w:r>
      <w:r w:rsidR="009B0764">
        <w:t>, NR WID</w:t>
      </w:r>
    </w:p>
    <w:p w14:paraId="08F57168" w14:textId="324CE343" w:rsidR="00DE7DC2" w:rsidRPr="00FF4C3D" w:rsidRDefault="00DE7DC2" w:rsidP="00DE7DC2">
      <w:pPr>
        <w:pStyle w:val="a"/>
        <w:numPr>
          <w:ilvl w:val="0"/>
          <w:numId w:val="12"/>
        </w:numPr>
        <w:rPr>
          <w:lang w:eastAsia="zh-CN"/>
        </w:rPr>
      </w:pPr>
      <w:r w:rsidRPr="00DE7DC2">
        <w:rPr>
          <w:lang w:eastAsia="zh-CN"/>
        </w:rPr>
        <w:t>R4-1706680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DE7DC2">
        <w:rPr>
          <w:lang w:eastAsia="zh-CN"/>
        </w:rPr>
        <w:t>NR BS TS 38.141 v0.0.2 - skeleton</w:t>
      </w:r>
    </w:p>
    <w:sectPr w:rsidR="00DE7DC2" w:rsidRPr="00FF4C3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FF797" w14:textId="77777777" w:rsidR="00454C8D" w:rsidRDefault="00454C8D">
      <w:r>
        <w:separator/>
      </w:r>
    </w:p>
  </w:endnote>
  <w:endnote w:type="continuationSeparator" w:id="0">
    <w:p w14:paraId="126CC34F" w14:textId="77777777" w:rsidR="00454C8D" w:rsidRDefault="00454C8D">
      <w:r>
        <w:continuationSeparator/>
      </w:r>
    </w:p>
  </w:endnote>
  <w:endnote w:type="continuationNotice" w:id="1">
    <w:p w14:paraId="59B4677C" w14:textId="77777777" w:rsidR="00454C8D" w:rsidRDefault="00454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1A7FC" w14:textId="77777777" w:rsidR="00454C8D" w:rsidRDefault="00454C8D">
      <w:r>
        <w:separator/>
      </w:r>
    </w:p>
  </w:footnote>
  <w:footnote w:type="continuationSeparator" w:id="0">
    <w:p w14:paraId="066DA866" w14:textId="77777777" w:rsidR="00454C8D" w:rsidRDefault="00454C8D">
      <w:r>
        <w:continuationSeparator/>
      </w:r>
    </w:p>
  </w:footnote>
  <w:footnote w:type="continuationNotice" w:id="1">
    <w:p w14:paraId="77C8A510" w14:textId="77777777" w:rsidR="00454C8D" w:rsidRDefault="00454C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8pt;height:24.15pt" o:bullet="t">
        <v:imagedata r:id="rId1" o:title="art362"/>
      </v:shape>
    </w:pict>
  </w:numPicBullet>
  <w:abstractNum w:abstractNumId="0" w15:restartNumberingAfterBreak="0">
    <w:nsid w:val="008060BE"/>
    <w:multiLevelType w:val="hybridMultilevel"/>
    <w:tmpl w:val="26968FC8"/>
    <w:lvl w:ilvl="0" w:tplc="6DD02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EAA0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060B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54AA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8A4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F868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2A5C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228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B8F4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2882D9E"/>
    <w:multiLevelType w:val="hybridMultilevel"/>
    <w:tmpl w:val="A558BA6E"/>
    <w:lvl w:ilvl="0" w:tplc="7C80B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A64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443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6EDC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98E4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96B8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1EE2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B44F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58E2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DF3D62"/>
    <w:multiLevelType w:val="hybridMultilevel"/>
    <w:tmpl w:val="1414B3BA"/>
    <w:lvl w:ilvl="0" w:tplc="4E4887B4">
      <w:start w:val="1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A2121CB"/>
    <w:multiLevelType w:val="hybridMultilevel"/>
    <w:tmpl w:val="61B8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6F82DCF"/>
    <w:multiLevelType w:val="hybridMultilevel"/>
    <w:tmpl w:val="15E2CC0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5623BF"/>
    <w:multiLevelType w:val="hybridMultilevel"/>
    <w:tmpl w:val="3B602DBE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E72B0F"/>
    <w:multiLevelType w:val="hybridMultilevel"/>
    <w:tmpl w:val="1C1CB8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A0F380D"/>
    <w:multiLevelType w:val="hybridMultilevel"/>
    <w:tmpl w:val="23A02F12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34000"/>
    <w:multiLevelType w:val="hybridMultilevel"/>
    <w:tmpl w:val="0766556A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2F9C2617"/>
    <w:multiLevelType w:val="hybridMultilevel"/>
    <w:tmpl w:val="088AE8A4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365C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A1D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8499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167A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83D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CF8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0805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EB4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FA34B0C"/>
    <w:multiLevelType w:val="hybridMultilevel"/>
    <w:tmpl w:val="A5A8A9A4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654A6C"/>
    <w:multiLevelType w:val="hybridMultilevel"/>
    <w:tmpl w:val="9C62C7C2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1B1359"/>
    <w:multiLevelType w:val="hybridMultilevel"/>
    <w:tmpl w:val="F4C84C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085D06"/>
    <w:multiLevelType w:val="hybridMultilevel"/>
    <w:tmpl w:val="CEECEC32"/>
    <w:lvl w:ilvl="0" w:tplc="81D2BB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F19E3"/>
    <w:multiLevelType w:val="hybridMultilevel"/>
    <w:tmpl w:val="A9001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 w15:restartNumberingAfterBreak="0">
    <w:nsid w:val="4A4877B5"/>
    <w:multiLevelType w:val="hybridMultilevel"/>
    <w:tmpl w:val="4CC44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752D6"/>
    <w:multiLevelType w:val="hybridMultilevel"/>
    <w:tmpl w:val="6604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883C00"/>
    <w:multiLevelType w:val="hybridMultilevel"/>
    <w:tmpl w:val="0EECC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941D1"/>
    <w:multiLevelType w:val="hybridMultilevel"/>
    <w:tmpl w:val="42288830"/>
    <w:lvl w:ilvl="0" w:tplc="210298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7A0F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6A5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8238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8F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6AD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CDC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3ADB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2CA7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25B7CE8"/>
    <w:multiLevelType w:val="hybridMultilevel"/>
    <w:tmpl w:val="447C9D2E"/>
    <w:lvl w:ilvl="0" w:tplc="66A8C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A3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45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9CC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4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2B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3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C5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3621FE"/>
    <w:multiLevelType w:val="hybridMultilevel"/>
    <w:tmpl w:val="73781D50"/>
    <w:lvl w:ilvl="0" w:tplc="0B065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4AF8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1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B6D0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74FB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82A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0804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A04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0621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E3F233D"/>
    <w:multiLevelType w:val="hybridMultilevel"/>
    <w:tmpl w:val="0A14F122"/>
    <w:lvl w:ilvl="0" w:tplc="340E792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B8A94D0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1A8A9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30D0D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D6A07B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B03A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4E5A39B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A130593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DA02E5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2" w15:restartNumberingAfterBreak="0">
    <w:nsid w:val="6FD16B3A"/>
    <w:multiLevelType w:val="hybridMultilevel"/>
    <w:tmpl w:val="AF723F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24D3981"/>
    <w:multiLevelType w:val="hybridMultilevel"/>
    <w:tmpl w:val="75A81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53F30E3"/>
    <w:multiLevelType w:val="hybridMultilevel"/>
    <w:tmpl w:val="7CE8697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FA2F22"/>
    <w:multiLevelType w:val="hybridMultilevel"/>
    <w:tmpl w:val="D12C2D80"/>
    <w:lvl w:ilvl="0" w:tplc="4E4887B4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527E06"/>
    <w:multiLevelType w:val="hybridMultilevel"/>
    <w:tmpl w:val="097AD598"/>
    <w:lvl w:ilvl="0" w:tplc="7534CF6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34"/>
  </w:num>
  <w:num w:numId="4">
    <w:abstractNumId w:val="21"/>
  </w:num>
  <w:num w:numId="5">
    <w:abstractNumId w:val="19"/>
  </w:num>
  <w:num w:numId="6">
    <w:abstractNumId w:val="24"/>
  </w:num>
  <w:num w:numId="7">
    <w:abstractNumId w:val="7"/>
  </w:num>
  <w:num w:numId="8">
    <w:abstractNumId w:val="31"/>
  </w:num>
  <w:num w:numId="9">
    <w:abstractNumId w:val="26"/>
  </w:num>
  <w:num w:numId="10">
    <w:abstractNumId w:val="6"/>
  </w:num>
  <w:num w:numId="11">
    <w:abstractNumId w:val="2"/>
  </w:num>
  <w:num w:numId="12">
    <w:abstractNumId w:val="24"/>
    <w:lvlOverride w:ilvl="0">
      <w:startOverride w:val="1"/>
    </w:lvlOverride>
  </w:num>
  <w:num w:numId="13">
    <w:abstractNumId w:val="35"/>
  </w:num>
  <w:num w:numId="14">
    <w:abstractNumId w:val="29"/>
  </w:num>
  <w:num w:numId="15">
    <w:abstractNumId w:val="13"/>
  </w:num>
  <w:num w:numId="16">
    <w:abstractNumId w:val="3"/>
  </w:num>
  <w:num w:numId="17">
    <w:abstractNumId w:val="17"/>
  </w:num>
  <w:num w:numId="18">
    <w:abstractNumId w:val="15"/>
  </w:num>
  <w:num w:numId="19">
    <w:abstractNumId w:val="14"/>
  </w:num>
  <w:num w:numId="20">
    <w:abstractNumId w:val="4"/>
  </w:num>
  <w:num w:numId="2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4"/>
  </w:num>
  <w:num w:numId="2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5"/>
  </w:num>
  <w:num w:numId="28">
    <w:abstractNumId w:val="1"/>
  </w:num>
  <w:num w:numId="29">
    <w:abstractNumId w:val="20"/>
  </w:num>
  <w:num w:numId="30">
    <w:abstractNumId w:val="11"/>
  </w:num>
  <w:num w:numId="31">
    <w:abstractNumId w:val="9"/>
  </w:num>
  <w:num w:numId="32">
    <w:abstractNumId w:val="36"/>
  </w:num>
  <w:num w:numId="33">
    <w:abstractNumId w:val="32"/>
  </w:num>
  <w:num w:numId="34">
    <w:abstractNumId w:val="8"/>
  </w:num>
  <w:num w:numId="35">
    <w:abstractNumId w:val="25"/>
  </w:num>
  <w:num w:numId="36">
    <w:abstractNumId w:val="12"/>
  </w:num>
  <w:num w:numId="37">
    <w:abstractNumId w:val="23"/>
  </w:num>
  <w:num w:numId="38">
    <w:abstractNumId w:val="27"/>
  </w:num>
  <w:num w:numId="39">
    <w:abstractNumId w:val="0"/>
  </w:num>
  <w:num w:numId="40">
    <w:abstractNumId w:val="22"/>
  </w:num>
  <w:num w:numId="41">
    <w:abstractNumId w:val="33"/>
  </w:num>
  <w:num w:numId="42">
    <w:abstractNumId w:val="18"/>
  </w:num>
  <w:num w:numId="43">
    <w:abstractNumId w:val="16"/>
  </w:num>
  <w:num w:numId="44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0F56"/>
    <w:rsid w:val="00011008"/>
    <w:rsid w:val="00011A24"/>
    <w:rsid w:val="000122AD"/>
    <w:rsid w:val="00012B79"/>
    <w:rsid w:val="00012EE8"/>
    <w:rsid w:val="000132A4"/>
    <w:rsid w:val="0001357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0AAD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74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CB1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8D9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2D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6F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494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D28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FC3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6F8B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087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A51"/>
    <w:rsid w:val="000F2FB7"/>
    <w:rsid w:val="000F3224"/>
    <w:rsid w:val="000F3349"/>
    <w:rsid w:val="000F3706"/>
    <w:rsid w:val="000F37A3"/>
    <w:rsid w:val="000F37C2"/>
    <w:rsid w:val="000F42B0"/>
    <w:rsid w:val="000F466C"/>
    <w:rsid w:val="000F4C18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AB2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BA4"/>
    <w:rsid w:val="00132FE2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443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2D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6C9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8C5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549"/>
    <w:rsid w:val="001746C0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6D"/>
    <w:rsid w:val="00182093"/>
    <w:rsid w:val="001829B5"/>
    <w:rsid w:val="00182C96"/>
    <w:rsid w:val="00182CEE"/>
    <w:rsid w:val="00183228"/>
    <w:rsid w:val="001839D0"/>
    <w:rsid w:val="00183A8D"/>
    <w:rsid w:val="00184474"/>
    <w:rsid w:val="00184713"/>
    <w:rsid w:val="001854BE"/>
    <w:rsid w:val="00185884"/>
    <w:rsid w:val="00185AB7"/>
    <w:rsid w:val="00185CDA"/>
    <w:rsid w:val="00185D53"/>
    <w:rsid w:val="00185D72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502"/>
    <w:rsid w:val="00190794"/>
    <w:rsid w:val="00191207"/>
    <w:rsid w:val="001916D8"/>
    <w:rsid w:val="00191935"/>
    <w:rsid w:val="00191C05"/>
    <w:rsid w:val="0019216F"/>
    <w:rsid w:val="00192366"/>
    <w:rsid w:val="001924D4"/>
    <w:rsid w:val="001926C7"/>
    <w:rsid w:val="001927E3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70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552"/>
    <w:rsid w:val="001B6D85"/>
    <w:rsid w:val="001B7361"/>
    <w:rsid w:val="001B7B88"/>
    <w:rsid w:val="001C06F3"/>
    <w:rsid w:val="001C0A9A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3735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49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89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C8"/>
    <w:rsid w:val="001E6076"/>
    <w:rsid w:val="001E630B"/>
    <w:rsid w:val="001E6772"/>
    <w:rsid w:val="001E6881"/>
    <w:rsid w:val="001E7128"/>
    <w:rsid w:val="001E73C6"/>
    <w:rsid w:val="001E744F"/>
    <w:rsid w:val="001E74ED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1F7F5F"/>
    <w:rsid w:val="002013B9"/>
    <w:rsid w:val="002017B4"/>
    <w:rsid w:val="00201E9D"/>
    <w:rsid w:val="0020217B"/>
    <w:rsid w:val="00202745"/>
    <w:rsid w:val="00202BF8"/>
    <w:rsid w:val="00202F44"/>
    <w:rsid w:val="00203302"/>
    <w:rsid w:val="0020357E"/>
    <w:rsid w:val="0020394F"/>
    <w:rsid w:val="0020396D"/>
    <w:rsid w:val="00203ACF"/>
    <w:rsid w:val="00203C92"/>
    <w:rsid w:val="0020454B"/>
    <w:rsid w:val="00204B8B"/>
    <w:rsid w:val="002054DA"/>
    <w:rsid w:val="002056C0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1767"/>
    <w:rsid w:val="00213307"/>
    <w:rsid w:val="0021392A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66D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6B3"/>
    <w:rsid w:val="00246C44"/>
    <w:rsid w:val="00246CCF"/>
    <w:rsid w:val="00247ACB"/>
    <w:rsid w:val="00247AF7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7D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77E71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B5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DA9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664"/>
    <w:rsid w:val="002A187E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07A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78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2FE2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243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345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E5A"/>
    <w:rsid w:val="002E5E85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639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15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D29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54A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83B"/>
    <w:rsid w:val="00340D13"/>
    <w:rsid w:val="00341522"/>
    <w:rsid w:val="00341581"/>
    <w:rsid w:val="00341691"/>
    <w:rsid w:val="003418ED"/>
    <w:rsid w:val="00341BB7"/>
    <w:rsid w:val="00341D69"/>
    <w:rsid w:val="00341D71"/>
    <w:rsid w:val="00341DDE"/>
    <w:rsid w:val="00341F40"/>
    <w:rsid w:val="003422DF"/>
    <w:rsid w:val="0034269B"/>
    <w:rsid w:val="003426B0"/>
    <w:rsid w:val="00342859"/>
    <w:rsid w:val="00342B4C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FC7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3D36"/>
    <w:rsid w:val="003543F0"/>
    <w:rsid w:val="00354BC6"/>
    <w:rsid w:val="00354CAC"/>
    <w:rsid w:val="003551EB"/>
    <w:rsid w:val="00355425"/>
    <w:rsid w:val="003557E6"/>
    <w:rsid w:val="003564E2"/>
    <w:rsid w:val="00356A5C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A8F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1C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40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387"/>
    <w:rsid w:val="003A4448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CE6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C87"/>
    <w:rsid w:val="003F0D6C"/>
    <w:rsid w:val="003F1409"/>
    <w:rsid w:val="003F15BF"/>
    <w:rsid w:val="003F160C"/>
    <w:rsid w:val="003F171E"/>
    <w:rsid w:val="003F1A7B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3D7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5D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0E7"/>
    <w:rsid w:val="00422239"/>
    <w:rsid w:val="0042290A"/>
    <w:rsid w:val="00422A24"/>
    <w:rsid w:val="00422AF6"/>
    <w:rsid w:val="00422FBD"/>
    <w:rsid w:val="004233B4"/>
    <w:rsid w:val="0042469F"/>
    <w:rsid w:val="004246F8"/>
    <w:rsid w:val="00424ABA"/>
    <w:rsid w:val="00424AC0"/>
    <w:rsid w:val="00424F74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78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598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4C8D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13F"/>
    <w:rsid w:val="004618C1"/>
    <w:rsid w:val="00461FD0"/>
    <w:rsid w:val="0046208B"/>
    <w:rsid w:val="004622BE"/>
    <w:rsid w:val="004624A4"/>
    <w:rsid w:val="0046308D"/>
    <w:rsid w:val="00463D38"/>
    <w:rsid w:val="00463EAA"/>
    <w:rsid w:val="004641B7"/>
    <w:rsid w:val="004646AB"/>
    <w:rsid w:val="004648BC"/>
    <w:rsid w:val="00464C5A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03E6"/>
    <w:rsid w:val="00470C44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B34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0EA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1DF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4EA8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8E1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B5A"/>
    <w:rsid w:val="004A6C7A"/>
    <w:rsid w:val="004A6C9F"/>
    <w:rsid w:val="004A753A"/>
    <w:rsid w:val="004A7D3B"/>
    <w:rsid w:val="004B02CD"/>
    <w:rsid w:val="004B06D0"/>
    <w:rsid w:val="004B1CBC"/>
    <w:rsid w:val="004B1F74"/>
    <w:rsid w:val="004B29D5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44C"/>
    <w:rsid w:val="004C5D28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9B2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20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BA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19C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614"/>
    <w:rsid w:val="005015A5"/>
    <w:rsid w:val="00501A3D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669"/>
    <w:rsid w:val="005078FC"/>
    <w:rsid w:val="00507910"/>
    <w:rsid w:val="00507954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15D"/>
    <w:rsid w:val="005234C6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1D1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47FEA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3F8"/>
    <w:rsid w:val="0055546C"/>
    <w:rsid w:val="00555C29"/>
    <w:rsid w:val="00555CD1"/>
    <w:rsid w:val="00556392"/>
    <w:rsid w:val="00556945"/>
    <w:rsid w:val="00557715"/>
    <w:rsid w:val="00557C13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BE7"/>
    <w:rsid w:val="00564E6B"/>
    <w:rsid w:val="00565071"/>
    <w:rsid w:val="005651E0"/>
    <w:rsid w:val="0056529E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9F3"/>
    <w:rsid w:val="00577A57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481"/>
    <w:rsid w:val="00584531"/>
    <w:rsid w:val="00584770"/>
    <w:rsid w:val="00584CA7"/>
    <w:rsid w:val="00584CBD"/>
    <w:rsid w:val="005855D9"/>
    <w:rsid w:val="00585F66"/>
    <w:rsid w:val="0058639A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BA4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38C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4BE"/>
    <w:rsid w:val="005C3524"/>
    <w:rsid w:val="005C3592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BE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8E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54D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2C"/>
    <w:rsid w:val="005F0693"/>
    <w:rsid w:val="005F083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1D7"/>
    <w:rsid w:val="005F57BC"/>
    <w:rsid w:val="005F5942"/>
    <w:rsid w:val="005F5AAB"/>
    <w:rsid w:val="005F5DF7"/>
    <w:rsid w:val="005F5E73"/>
    <w:rsid w:val="005F5E95"/>
    <w:rsid w:val="005F64D8"/>
    <w:rsid w:val="005F669D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96D"/>
    <w:rsid w:val="00605017"/>
    <w:rsid w:val="0060504B"/>
    <w:rsid w:val="006052FF"/>
    <w:rsid w:val="00605388"/>
    <w:rsid w:val="00605C3E"/>
    <w:rsid w:val="00605D24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40B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2E7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957"/>
    <w:rsid w:val="00634B0E"/>
    <w:rsid w:val="00634BF4"/>
    <w:rsid w:val="00634FE5"/>
    <w:rsid w:val="00635088"/>
    <w:rsid w:val="00635244"/>
    <w:rsid w:val="00635289"/>
    <w:rsid w:val="00635491"/>
    <w:rsid w:val="00635926"/>
    <w:rsid w:val="00635974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7BA"/>
    <w:rsid w:val="00641C98"/>
    <w:rsid w:val="00641CD3"/>
    <w:rsid w:val="00642543"/>
    <w:rsid w:val="00642728"/>
    <w:rsid w:val="00642A0A"/>
    <w:rsid w:val="00642C72"/>
    <w:rsid w:val="006430C7"/>
    <w:rsid w:val="0064317E"/>
    <w:rsid w:val="006432E3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5B5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5BD0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59D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6E16"/>
    <w:rsid w:val="00687483"/>
    <w:rsid w:val="00687A7F"/>
    <w:rsid w:val="00690D21"/>
    <w:rsid w:val="00690E73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7A"/>
    <w:rsid w:val="0069616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27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18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51B"/>
    <w:rsid w:val="006F67C1"/>
    <w:rsid w:val="006F684E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C9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524"/>
    <w:rsid w:val="00732942"/>
    <w:rsid w:val="00732B3C"/>
    <w:rsid w:val="00733007"/>
    <w:rsid w:val="00733B7F"/>
    <w:rsid w:val="00733D2C"/>
    <w:rsid w:val="00733F00"/>
    <w:rsid w:val="0073402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1CD6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201F"/>
    <w:rsid w:val="007625A3"/>
    <w:rsid w:val="0076278D"/>
    <w:rsid w:val="00762A3E"/>
    <w:rsid w:val="00763A3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ABB"/>
    <w:rsid w:val="00777CD2"/>
    <w:rsid w:val="00777CE5"/>
    <w:rsid w:val="00777DBE"/>
    <w:rsid w:val="007804D3"/>
    <w:rsid w:val="007805CC"/>
    <w:rsid w:val="007808F2"/>
    <w:rsid w:val="00780D38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106"/>
    <w:rsid w:val="007825FD"/>
    <w:rsid w:val="00782A97"/>
    <w:rsid w:val="0078308D"/>
    <w:rsid w:val="00783991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532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4B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5BA"/>
    <w:rsid w:val="007C37F2"/>
    <w:rsid w:val="007C39B6"/>
    <w:rsid w:val="007C3A5B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35E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739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173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3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6B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1D21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AE4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367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08C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BDF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3BDB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BB0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4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3E7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346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394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0A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8F7D49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353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910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29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212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33D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C9A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764"/>
    <w:rsid w:val="009B0884"/>
    <w:rsid w:val="009B0B71"/>
    <w:rsid w:val="009B1837"/>
    <w:rsid w:val="009B1EFB"/>
    <w:rsid w:val="009B292D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1963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3AF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AA2"/>
    <w:rsid w:val="009D6D4A"/>
    <w:rsid w:val="009D77B9"/>
    <w:rsid w:val="009D7FA4"/>
    <w:rsid w:val="009E006B"/>
    <w:rsid w:val="009E09E4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0FB5"/>
    <w:rsid w:val="00A0115D"/>
    <w:rsid w:val="00A01A34"/>
    <w:rsid w:val="00A01DA8"/>
    <w:rsid w:val="00A026B6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47A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27FC1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2F34"/>
    <w:rsid w:val="00A3300B"/>
    <w:rsid w:val="00A3377E"/>
    <w:rsid w:val="00A33B69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1FC8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D2"/>
    <w:rsid w:val="00A45FE0"/>
    <w:rsid w:val="00A462CB"/>
    <w:rsid w:val="00A466C2"/>
    <w:rsid w:val="00A46A5F"/>
    <w:rsid w:val="00A46DAA"/>
    <w:rsid w:val="00A46DAD"/>
    <w:rsid w:val="00A46E5D"/>
    <w:rsid w:val="00A471B6"/>
    <w:rsid w:val="00A4766C"/>
    <w:rsid w:val="00A47794"/>
    <w:rsid w:val="00A47A9A"/>
    <w:rsid w:val="00A47CD9"/>
    <w:rsid w:val="00A47E70"/>
    <w:rsid w:val="00A50193"/>
    <w:rsid w:val="00A50432"/>
    <w:rsid w:val="00A5047F"/>
    <w:rsid w:val="00A50AC5"/>
    <w:rsid w:val="00A511E3"/>
    <w:rsid w:val="00A514F5"/>
    <w:rsid w:val="00A51619"/>
    <w:rsid w:val="00A51BA3"/>
    <w:rsid w:val="00A51C89"/>
    <w:rsid w:val="00A51F1F"/>
    <w:rsid w:val="00A51FE7"/>
    <w:rsid w:val="00A521C0"/>
    <w:rsid w:val="00A52CF7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5FB8"/>
    <w:rsid w:val="00A665FD"/>
    <w:rsid w:val="00A66773"/>
    <w:rsid w:val="00A66F33"/>
    <w:rsid w:val="00A6782E"/>
    <w:rsid w:val="00A67D90"/>
    <w:rsid w:val="00A703D6"/>
    <w:rsid w:val="00A707C5"/>
    <w:rsid w:val="00A70954"/>
    <w:rsid w:val="00A709D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C0F"/>
    <w:rsid w:val="00A76F77"/>
    <w:rsid w:val="00A770F9"/>
    <w:rsid w:val="00A77134"/>
    <w:rsid w:val="00A77AFF"/>
    <w:rsid w:val="00A77B2A"/>
    <w:rsid w:val="00A77D39"/>
    <w:rsid w:val="00A77D66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5F4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AF2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16E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222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B39"/>
    <w:rsid w:val="00AD3D37"/>
    <w:rsid w:val="00AD4398"/>
    <w:rsid w:val="00AD444D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FEF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1B5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65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A8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49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C07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3F3"/>
    <w:rsid w:val="00B378EF"/>
    <w:rsid w:val="00B37AFD"/>
    <w:rsid w:val="00B40757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4E7"/>
    <w:rsid w:val="00B51C2E"/>
    <w:rsid w:val="00B5241D"/>
    <w:rsid w:val="00B52A2C"/>
    <w:rsid w:val="00B52E62"/>
    <w:rsid w:val="00B52F56"/>
    <w:rsid w:val="00B533C5"/>
    <w:rsid w:val="00B53492"/>
    <w:rsid w:val="00B534F5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A20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BA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A16"/>
    <w:rsid w:val="00BA5037"/>
    <w:rsid w:val="00BA5719"/>
    <w:rsid w:val="00BA5BB0"/>
    <w:rsid w:val="00BA5C36"/>
    <w:rsid w:val="00BA5DAB"/>
    <w:rsid w:val="00BA6067"/>
    <w:rsid w:val="00BA6105"/>
    <w:rsid w:val="00BA6176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E7E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35E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B29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59D"/>
    <w:rsid w:val="00BE1023"/>
    <w:rsid w:val="00BE1201"/>
    <w:rsid w:val="00BE17CD"/>
    <w:rsid w:val="00BE1904"/>
    <w:rsid w:val="00BE1E51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7D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7C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CA1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2AA"/>
    <w:rsid w:val="00C23574"/>
    <w:rsid w:val="00C24204"/>
    <w:rsid w:val="00C247A6"/>
    <w:rsid w:val="00C24909"/>
    <w:rsid w:val="00C24ACE"/>
    <w:rsid w:val="00C24D7B"/>
    <w:rsid w:val="00C24E8F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795"/>
    <w:rsid w:val="00C46887"/>
    <w:rsid w:val="00C46C39"/>
    <w:rsid w:val="00C47954"/>
    <w:rsid w:val="00C5009D"/>
    <w:rsid w:val="00C51128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318"/>
    <w:rsid w:val="00C56F9A"/>
    <w:rsid w:val="00C57093"/>
    <w:rsid w:val="00C57574"/>
    <w:rsid w:val="00C57642"/>
    <w:rsid w:val="00C57674"/>
    <w:rsid w:val="00C5796D"/>
    <w:rsid w:val="00C57B4F"/>
    <w:rsid w:val="00C57CF1"/>
    <w:rsid w:val="00C57DAA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D88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6C2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60D"/>
    <w:rsid w:val="00CD090C"/>
    <w:rsid w:val="00CD0C91"/>
    <w:rsid w:val="00CD119B"/>
    <w:rsid w:val="00CD11BB"/>
    <w:rsid w:val="00CD1272"/>
    <w:rsid w:val="00CD15AB"/>
    <w:rsid w:val="00CD18AA"/>
    <w:rsid w:val="00CD19A4"/>
    <w:rsid w:val="00CD19F7"/>
    <w:rsid w:val="00CD1AA1"/>
    <w:rsid w:val="00CD1E83"/>
    <w:rsid w:val="00CD220C"/>
    <w:rsid w:val="00CD23CD"/>
    <w:rsid w:val="00CD2834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52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40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A98"/>
    <w:rsid w:val="00CF5C7F"/>
    <w:rsid w:val="00CF5CC0"/>
    <w:rsid w:val="00CF6108"/>
    <w:rsid w:val="00CF6425"/>
    <w:rsid w:val="00CF6919"/>
    <w:rsid w:val="00CF6BAE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7DF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C9E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3F25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7EA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586"/>
    <w:rsid w:val="00D8385C"/>
    <w:rsid w:val="00D83CF6"/>
    <w:rsid w:val="00D84756"/>
    <w:rsid w:val="00D84838"/>
    <w:rsid w:val="00D84E34"/>
    <w:rsid w:val="00D850AD"/>
    <w:rsid w:val="00D853E5"/>
    <w:rsid w:val="00D8545A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19C3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EB5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DFD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2"/>
    <w:rsid w:val="00DF02CE"/>
    <w:rsid w:val="00DF0808"/>
    <w:rsid w:val="00DF114F"/>
    <w:rsid w:val="00DF14E8"/>
    <w:rsid w:val="00DF1569"/>
    <w:rsid w:val="00DF17C6"/>
    <w:rsid w:val="00DF17E3"/>
    <w:rsid w:val="00DF2190"/>
    <w:rsid w:val="00DF296E"/>
    <w:rsid w:val="00DF2C46"/>
    <w:rsid w:val="00DF3B06"/>
    <w:rsid w:val="00DF3B24"/>
    <w:rsid w:val="00DF3BDB"/>
    <w:rsid w:val="00DF42FE"/>
    <w:rsid w:val="00DF4706"/>
    <w:rsid w:val="00DF4717"/>
    <w:rsid w:val="00DF4A52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D24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A66"/>
    <w:rsid w:val="00E17D80"/>
    <w:rsid w:val="00E20153"/>
    <w:rsid w:val="00E20275"/>
    <w:rsid w:val="00E2048C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18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3CC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591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7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D1D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1E0A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88D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2E9A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92A"/>
    <w:rsid w:val="00EF497A"/>
    <w:rsid w:val="00EF4DB6"/>
    <w:rsid w:val="00EF4DF8"/>
    <w:rsid w:val="00EF4FF5"/>
    <w:rsid w:val="00EF5008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A6D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1B3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0A67"/>
    <w:rsid w:val="00F1162A"/>
    <w:rsid w:val="00F1165B"/>
    <w:rsid w:val="00F11960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597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078"/>
    <w:rsid w:val="00F661C2"/>
    <w:rsid w:val="00F6670D"/>
    <w:rsid w:val="00F66D81"/>
    <w:rsid w:val="00F66FB9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6E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9D6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65A"/>
    <w:rsid w:val="00F9187C"/>
    <w:rsid w:val="00F920C3"/>
    <w:rsid w:val="00F922E7"/>
    <w:rsid w:val="00F9282B"/>
    <w:rsid w:val="00F929C1"/>
    <w:rsid w:val="00F92D75"/>
    <w:rsid w:val="00F93232"/>
    <w:rsid w:val="00F93444"/>
    <w:rsid w:val="00F93528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0AF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7EE"/>
    <w:rsid w:val="00F97A0E"/>
    <w:rsid w:val="00F97EF0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4B9C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64D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52B"/>
    <w:rsid w:val="00FC162F"/>
    <w:rsid w:val="00FC1B23"/>
    <w:rsid w:val="00FC1CAD"/>
    <w:rsid w:val="00FC1FD9"/>
    <w:rsid w:val="00FC20F9"/>
    <w:rsid w:val="00FC28B2"/>
    <w:rsid w:val="00FC31B9"/>
    <w:rsid w:val="00FC38B6"/>
    <w:rsid w:val="00FC397A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989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947"/>
    <w:rsid w:val="00FD7A3A"/>
    <w:rsid w:val="00FD7C35"/>
    <w:rsid w:val="00FD7CE9"/>
    <w:rsid w:val="00FE031B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E3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1C7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C3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Heading2Char">
    <w:name w:val="Heading 2 Char"/>
    <w:basedOn w:val="DefaultParagraphFont"/>
    <w:link w:val="Heading2"/>
    <w:rsid w:val="00F93528"/>
    <w:rPr>
      <w:rFonts w:ascii="Arial" w:hAnsi="Arial"/>
      <w:sz w:val="24"/>
      <w:szCs w:val="24"/>
      <w:lang w:eastAsia="zh-CN"/>
    </w:rPr>
  </w:style>
  <w:style w:type="character" w:customStyle="1" w:styleId="EXCar">
    <w:name w:val="EX Car"/>
    <w:locked/>
    <w:rsid w:val="001E74ED"/>
    <w:rPr>
      <w:rFonts w:ascii="Times New Roman" w:eastAsia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27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5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3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437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7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1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59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58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3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2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29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38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211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8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7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66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6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40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3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34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1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3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0266-D7C4-4E89-B1D6-020A6D44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Huawei</cp:lastModifiedBy>
  <cp:revision>8</cp:revision>
  <cp:lastPrinted>2015-01-14T11:53:00Z</cp:lastPrinted>
  <dcterms:created xsi:type="dcterms:W3CDTF">2017-08-10T14:22:00Z</dcterms:created>
  <dcterms:modified xsi:type="dcterms:W3CDTF">2017-08-11T17:08:00Z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1502095260</vt:lpwstr>
  </property>
</Properties>
</file>